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63B763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平顶山联众工贸有限公司</w:t>
      </w:r>
    </w:p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bookmarkStart w:id="0" w:name="_GoBack"/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平顶山联众工贸有限公司</w:t>
      </w:r>
      <w:bookmarkEnd w:id="0"/>
    </w:p>
    <w:p w14:paraId="75441FAD">
      <w:pPr>
        <w:keepNext w:val="0"/>
        <w:keepLines w:val="0"/>
        <w:widowControl/>
        <w:suppressLineNumbers w:val="0"/>
        <w:jc w:val="left"/>
        <w:rPr>
          <w:rFonts w:hint="default" w:ascii="华文中宋" w:hAnsi="华文中宋" w:eastAsia="华文中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0"/>
          <w:szCs w:val="30"/>
          <w:lang w:val="en-US" w:eastAsia="zh-CN" w:bidi="ar"/>
        </w:rPr>
        <w:t>平顶山联众工贸有限公司，是一家植根于河南平顶山鲁山县，集研发、设计、生产、销售于一体的现代化、创新型箱包制造企业。公司自2017年成立以来，始终秉持“品质为基，创新为魂”的核心价值观，已迅速发展成为国家级科技型中小企业与创新型中小企业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有限公司</w:t>
      </w:r>
      <w:r>
        <w:rPr>
          <w:rFonts w:ascii="华文中宋" w:hAnsi="华文中宋" w:eastAsia="华文中宋"/>
          <w:b w:val="0"/>
          <w:bCs/>
          <w:sz w:val="28"/>
          <w:szCs w:val="28"/>
          <w:u w:val="none"/>
        </w:rPr>
        <w:t xml:space="preserve">  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箱包 </w:t>
      </w:r>
    </w:p>
    <w:p w14:paraId="50482DC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关女士</w:t>
      </w:r>
    </w:p>
    <w:p w14:paraId="0292C91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18239736011/15036879096</w:t>
      </w:r>
      <w:r>
        <w:rPr>
          <w:rFonts w:ascii="华文中宋" w:hAnsi="华文中宋" w:eastAsia="华文中宋"/>
          <w:b w:val="0"/>
          <w:bCs/>
          <w:sz w:val="28"/>
          <w:szCs w:val="28"/>
          <w:u w:val="none"/>
        </w:rPr>
        <w:t xml:space="preserve"> </w:t>
      </w:r>
    </w:p>
    <w:p w14:paraId="506ECEE6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      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针车工200人 薪资：3000-5000元/月</w:t>
      </w:r>
    </w:p>
    <w:p w14:paraId="3AAC23C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2、裁剪工2名   薪资：3000-5000元/月</w:t>
      </w:r>
    </w:p>
    <w:p w14:paraId="4E0C9E6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品检员5名   薪资：2300-3500元/月</w:t>
      </w:r>
    </w:p>
    <w:p w14:paraId="7A90CE9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4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品检组长1名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薪资：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3000-4000元/月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</w:t>
      </w:r>
    </w:p>
    <w:p w14:paraId="4C3CBB5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宋体" w:hAnsi="宋体" w:eastAsia="宋体" w:cs="宋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公司缴纳保险、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免费提供食宿、有全勤奖、工龄奖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鲁山县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新兴路与文兴路交叉口路西20米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 xml:space="preserve">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b w:val="0"/>
          <w:bCs/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0DA340F9"/>
    <w:rsid w:val="17DF62F4"/>
    <w:rsid w:val="1959028A"/>
    <w:rsid w:val="19F73A90"/>
    <w:rsid w:val="21681610"/>
    <w:rsid w:val="26E848A3"/>
    <w:rsid w:val="320F470F"/>
    <w:rsid w:val="338C0DA0"/>
    <w:rsid w:val="3A5C345D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7137642"/>
    <w:rsid w:val="694C29AA"/>
    <w:rsid w:val="6BCD073D"/>
    <w:rsid w:val="6D066BB0"/>
    <w:rsid w:val="6D535020"/>
    <w:rsid w:val="6E8D1AC5"/>
    <w:rsid w:val="71466CD7"/>
    <w:rsid w:val="7DBB65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316</Words>
  <Characters>376</Characters>
  <Lines>0</Lines>
  <Paragraphs>0</Paragraphs>
  <TotalTime>3</TotalTime>
  <ScaleCrop>false</ScaleCrop>
  <LinksUpToDate>false</LinksUpToDate>
  <CharactersWithSpaces>457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2026-01-27T00:57:16Z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6F914F127412497EA5E7B4C50BBCC482_13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